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141"/>
        <w:gridCol w:w="709"/>
        <w:gridCol w:w="1418"/>
        <w:gridCol w:w="1618"/>
        <w:gridCol w:w="1219"/>
        <w:gridCol w:w="486"/>
        <w:gridCol w:w="3483"/>
      </w:tblGrid>
      <w:tr w:rsidR="000056C3" w:rsidRPr="003152F2" w14:paraId="778586A1" w14:textId="77777777" w:rsidTr="001C1E3D">
        <w:trPr>
          <w:trHeight w:val="540"/>
        </w:trPr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14:paraId="77858698" w14:textId="77777777" w:rsidR="000056C3" w:rsidRPr="003152F2" w:rsidRDefault="00224CC1" w:rsidP="002E0CA6">
            <w:pPr>
              <w:ind w:left="-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7785870B" wp14:editId="7785870C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3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58699" w14:textId="77777777" w:rsidR="000056C3" w:rsidRDefault="00224CC1" w:rsidP="001C1E3D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1C1E3D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14:paraId="7785869A" w14:textId="77777777" w:rsidR="001C1E3D" w:rsidRPr="001C1E3D" w:rsidRDefault="001C1E3D" w:rsidP="001C1E3D">
            <w:pPr>
              <w:jc w:val="center"/>
              <w:rPr>
                <w:rFonts w:ascii="FORSVARET-Bold" w:hAnsi="FORSVARET-Bold"/>
                <w:b/>
                <w:szCs w:val="24"/>
              </w:rPr>
            </w:pPr>
          </w:p>
        </w:tc>
        <w:tc>
          <w:tcPr>
            <w:tcW w:w="6806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7785869B" w14:textId="77777777" w:rsidR="000056C3" w:rsidRPr="003152F2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7785869C" w14:textId="77777777" w:rsidR="000056C3" w:rsidRPr="003152F2" w:rsidRDefault="000056C3" w:rsidP="002E0CA6">
            <w:pPr>
              <w:rPr>
                <w:rFonts w:ascii="Myriad Pro" w:hAnsi="Myriad Pro"/>
                <w:b/>
              </w:rPr>
            </w:pPr>
          </w:p>
          <w:p w14:paraId="7785869D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  <w:r w:rsidRPr="00C739DC">
              <w:rPr>
                <w:rFonts w:asciiTheme="majorHAnsi" w:hAnsiTheme="majorHAnsi"/>
                <w:b/>
                <w:sz w:val="28"/>
              </w:rPr>
              <w:t>KONTRAKT</w:t>
            </w:r>
          </w:p>
          <w:p w14:paraId="7785869E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</w:p>
          <w:p w14:paraId="7785869F" w14:textId="77777777" w:rsidR="000056C3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778586A0" w14:textId="77777777" w:rsidR="001C1E3D" w:rsidRPr="003152F2" w:rsidRDefault="001C1E3D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778586AB" w14:textId="77777777" w:rsidTr="001C1E3D">
        <w:tc>
          <w:tcPr>
            <w:tcW w:w="3331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778586A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Eksemplar nummer</w:t>
            </w:r>
          </w:p>
          <w:p w14:paraId="778586A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78586A4" w14:textId="77777777" w:rsidR="003D1D4C" w:rsidRPr="003152F2" w:rsidRDefault="003D1D4C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0" w:name="Tekst1"/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  <w:bookmarkEnd w:id="0"/>
          </w:p>
        </w:tc>
        <w:tc>
          <w:tcPr>
            <w:tcW w:w="3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586A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Gradering</w:t>
            </w:r>
          </w:p>
          <w:p w14:paraId="778586A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78586A7" w14:textId="77777777" w:rsidR="003D1D4C" w:rsidRPr="003152F2" w:rsidRDefault="003D1D4C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2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1" w:name="Tekst2"/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  <w:bookmarkEnd w:id="1"/>
          </w:p>
        </w:tc>
        <w:tc>
          <w:tcPr>
            <w:tcW w:w="3483" w:type="dxa"/>
            <w:tcBorders>
              <w:left w:val="nil"/>
              <w:right w:val="double" w:sz="4" w:space="0" w:color="auto"/>
            </w:tcBorders>
          </w:tcPr>
          <w:p w14:paraId="778586A8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Kontraktsnummer</w:t>
            </w:r>
          </w:p>
          <w:p w14:paraId="778586A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78586AA" w14:textId="77777777" w:rsidR="003D1D4C" w:rsidRPr="003152F2" w:rsidRDefault="003D1D4C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3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2" w:name="Tekst3"/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  <w:bookmarkEnd w:id="2"/>
          </w:p>
        </w:tc>
      </w:tr>
      <w:tr w:rsidR="003D1D4C" w:rsidRPr="003152F2" w14:paraId="778586B4" w14:textId="77777777" w:rsidTr="001C6DD7">
        <w:trPr>
          <w:trHeight w:hRule="exact" w:val="1700"/>
        </w:trPr>
        <w:tc>
          <w:tcPr>
            <w:tcW w:w="1913" w:type="dxa"/>
            <w:gridSpan w:val="3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</w:tcPr>
          <w:p w14:paraId="778586A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778586AD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Anskaffelsesmyndighet for Forsvar</w:t>
            </w:r>
            <w:r w:rsidR="00224CC1">
              <w:rPr>
                <w:rFonts w:ascii="Myriad Pro" w:hAnsi="Myriad Pro"/>
                <w:sz w:val="18"/>
              </w:rPr>
              <w:t>smateriell</w:t>
            </w:r>
            <w:r w:rsidRPr="003152F2">
              <w:rPr>
                <w:rFonts w:ascii="Myriad Pro" w:hAnsi="Myriad Pro"/>
                <w:sz w:val="18"/>
              </w:rPr>
              <w:t>:</w:t>
            </w:r>
          </w:p>
          <w:p w14:paraId="778586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78586AF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78586B0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78586B1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78586B2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78586B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14:paraId="778586BA" w14:textId="77777777" w:rsidTr="001C6DD7">
        <w:trPr>
          <w:trHeight w:hRule="exact" w:val="980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14:paraId="778586B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14:paraId="778586B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heretter benevnt</w:t>
            </w:r>
          </w:p>
          <w:p w14:paraId="778586B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78586B8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78586B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14:paraId="778586C3" w14:textId="77777777" w:rsidTr="001C6DD7">
        <w:trPr>
          <w:trHeight w:hRule="exact" w:val="1680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14:paraId="778586B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14:paraId="778586B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78586BD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Leverandørens navn og adresse:</w:t>
            </w:r>
          </w:p>
          <w:p w14:paraId="778586B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78586B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78586C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78586C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78586C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14:paraId="778586C8" w14:textId="77777777" w:rsidTr="001C6DD7">
        <w:trPr>
          <w:trHeight w:hRule="exact" w:val="740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14:paraId="778586C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14:paraId="778586C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78586C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heretter benevnt - </w:t>
            </w:r>
            <w:r w:rsidRPr="003152F2">
              <w:rPr>
                <w:rFonts w:ascii="Myriad Pro" w:hAnsi="Myriad Pro"/>
                <w:b/>
                <w:sz w:val="18"/>
              </w:rPr>
              <w:t>Leverandøren</w:t>
            </w:r>
            <w:r w:rsidRPr="003152F2">
              <w:rPr>
                <w:rFonts w:ascii="Myriad Pro" w:hAnsi="Myriad Pro"/>
                <w:sz w:val="18"/>
              </w:rPr>
              <w:t>-</w:t>
            </w:r>
          </w:p>
          <w:p w14:paraId="778586C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er blitt enige om vilkårene i denne kontrakt om leveranse av</w:t>
            </w:r>
          </w:p>
        </w:tc>
      </w:tr>
      <w:tr w:rsidR="003D1D4C" w:rsidRPr="003152F2" w14:paraId="778586CF" w14:textId="77777777" w:rsidTr="001C6DD7">
        <w:trPr>
          <w:trHeight w:hRule="exact" w:val="1127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14:paraId="778586C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14:paraId="778586C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78586CB" w14:textId="77777777" w:rsidR="003D1D4C" w:rsidRPr="003152F2" w:rsidRDefault="003D1D4C" w:rsidP="002E0CA6">
            <w:pPr>
              <w:ind w:left="-90" w:firstLine="90"/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78586CC" w14:textId="77777777" w:rsidR="003D1D4C" w:rsidRPr="003152F2" w:rsidRDefault="003D1D4C" w:rsidP="002E0CA6">
            <w:pPr>
              <w:tabs>
                <w:tab w:val="left" w:pos="335"/>
              </w:tabs>
              <w:ind w:left="335" w:hanging="335"/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78586CD" w14:textId="77777777" w:rsidR="003D1D4C" w:rsidRPr="003152F2" w:rsidRDefault="003D1D4C" w:rsidP="002E0CA6">
            <w:pPr>
              <w:tabs>
                <w:tab w:val="left" w:pos="335"/>
              </w:tabs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78586CE" w14:textId="77777777" w:rsidR="003D1D4C" w:rsidRPr="003152F2" w:rsidRDefault="003D1D4C" w:rsidP="002E0CA6">
            <w:pPr>
              <w:tabs>
                <w:tab w:val="left" w:pos="335"/>
              </w:tabs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14:paraId="778586DE" w14:textId="77777777" w:rsidTr="001C6DD7">
        <w:tc>
          <w:tcPr>
            <w:tcW w:w="1913" w:type="dxa"/>
            <w:gridSpan w:val="3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778586D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78586D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78586D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78586D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78586D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78586D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78586D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78586D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78586D8" w14:textId="77777777" w:rsidR="003D1D4C" w:rsidRPr="003152F2" w:rsidRDefault="003D1D4C" w:rsidP="003152F2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778586D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78586D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består av denne underskrevne side og etterfølgende vedheftede «Spesielle avtalevilkår»</w:t>
            </w:r>
          </w:p>
          <w:p w14:paraId="778586DB" w14:textId="77777777" w:rsidR="003D1D4C" w:rsidRPr="003152F2" w:rsidRDefault="003103EC" w:rsidP="003103EC">
            <w:pPr>
              <w:tabs>
                <w:tab w:val="left" w:pos="477"/>
                <w:tab w:val="left" w:pos="3029"/>
              </w:tabs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o</w:t>
            </w:r>
            <w:r w:rsidR="0097050E" w:rsidRPr="003152F2">
              <w:rPr>
                <w:rFonts w:ascii="Myriad Pro" w:hAnsi="Myriad Pro"/>
                <w:sz w:val="18"/>
              </w:rPr>
              <w:t>g</w:t>
            </w:r>
            <w:r w:rsidRPr="003152F2">
              <w:rPr>
                <w:rFonts w:ascii="Myriad Pro" w:hAnsi="Myriad Pro"/>
                <w:sz w:val="18"/>
              </w:rPr>
              <w:t xml:space="preserve"> s</w:t>
            </w:r>
            <w:r w:rsidR="003D1D4C" w:rsidRPr="003152F2">
              <w:rPr>
                <w:rFonts w:ascii="Myriad Pro" w:hAnsi="Myriad Pro"/>
                <w:sz w:val="18"/>
              </w:rPr>
              <w:t xml:space="preserve">eparate vedlegg som er identifisert i de "Spesielle </w:t>
            </w:r>
            <w:r w:rsidR="0097050E" w:rsidRPr="003152F2">
              <w:rPr>
                <w:rFonts w:ascii="Myriad Pro" w:hAnsi="Myriad Pro"/>
                <w:sz w:val="18"/>
              </w:rPr>
              <w:t>avtalevilkår</w:t>
            </w:r>
            <w:r w:rsidR="003D1D4C" w:rsidRPr="003152F2">
              <w:rPr>
                <w:rFonts w:ascii="Myriad Pro" w:hAnsi="Myriad Pro"/>
                <w:sz w:val="18"/>
              </w:rPr>
              <w:t>"</w:t>
            </w:r>
            <w:r w:rsidRPr="003152F2">
              <w:rPr>
                <w:rFonts w:ascii="Myriad Pro" w:hAnsi="Myriad Pro"/>
                <w:sz w:val="18"/>
              </w:rPr>
              <w:t>.</w:t>
            </w:r>
          </w:p>
          <w:p w14:paraId="778586D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78586DD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erstatter alle tidligere dokumenter vedrørende leveransen, som forespørsel, tilbud, salgsvilkår og annen skriftveksel.</w:t>
            </w:r>
          </w:p>
        </w:tc>
      </w:tr>
      <w:tr w:rsidR="003D1D4C" w:rsidRPr="003152F2" w14:paraId="778586EE" w14:textId="77777777" w:rsidTr="000056C3">
        <w:trPr>
          <w:trHeight w:hRule="exact" w:val="1644"/>
        </w:trPr>
        <w:tc>
          <w:tcPr>
            <w:tcW w:w="4949" w:type="dxa"/>
            <w:gridSpan w:val="5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778586D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Leverandør</w:t>
            </w:r>
          </w:p>
          <w:p w14:paraId="778586E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78586E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78586E2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78586E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78586E4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78586E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5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778586E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Forsva</w:t>
            </w:r>
            <w:r w:rsidR="00224CC1">
              <w:rPr>
                <w:rFonts w:ascii="Myriad Pro" w:hAnsi="Myriad Pro"/>
                <w:sz w:val="18"/>
              </w:rPr>
              <w:t>rsmateriell</w:t>
            </w:r>
          </w:p>
          <w:p w14:paraId="778586E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78586E8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78586E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78586EA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78586E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78586EC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78586ED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778586FB" w14:textId="77777777" w:rsidTr="000056C3">
        <w:trPr>
          <w:trHeight w:val="741"/>
        </w:trPr>
        <w:tc>
          <w:tcPr>
            <w:tcW w:w="1204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778586E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Dato</w:t>
            </w:r>
          </w:p>
          <w:p w14:paraId="778586F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78586F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8"/>
                  <w:enabled/>
                  <w:calcOnExit w:val="0"/>
                  <w:textInput>
                    <w:maxLength w:val="12"/>
                  </w:textInput>
                </w:ffData>
              </w:fldChar>
            </w:r>
            <w:bookmarkStart w:id="3" w:name="Tekst8"/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  <w:bookmarkEnd w:id="3"/>
          </w:p>
        </w:tc>
        <w:tc>
          <w:tcPr>
            <w:tcW w:w="37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586F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Underskrift</w:t>
            </w:r>
          </w:p>
          <w:p w14:paraId="778586F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78586F4" w14:textId="77777777" w:rsidR="003D1D4C" w:rsidRPr="003152F2" w:rsidRDefault="003D1D4C" w:rsidP="002E0CA6">
            <w:pPr>
              <w:jc w:val="center"/>
              <w:rPr>
                <w:rFonts w:ascii="Myriad Pro" w:hAnsi="Myriad Pro"/>
                <w:sz w:val="18"/>
              </w:rPr>
            </w:pPr>
          </w:p>
        </w:tc>
        <w:tc>
          <w:tcPr>
            <w:tcW w:w="1219" w:type="dxa"/>
            <w:tcBorders>
              <w:left w:val="nil"/>
              <w:right w:val="single" w:sz="6" w:space="0" w:color="auto"/>
            </w:tcBorders>
          </w:tcPr>
          <w:p w14:paraId="778586F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Dato</w:t>
            </w:r>
          </w:p>
          <w:p w14:paraId="778586F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78586F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3969" w:type="dxa"/>
            <w:gridSpan w:val="2"/>
            <w:tcBorders>
              <w:left w:val="nil"/>
              <w:right w:val="double" w:sz="4" w:space="0" w:color="auto"/>
            </w:tcBorders>
          </w:tcPr>
          <w:p w14:paraId="778586F8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Underskrift</w:t>
            </w:r>
          </w:p>
          <w:p w14:paraId="778586F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78586FA" w14:textId="77777777" w:rsidR="003D1D4C" w:rsidRPr="003152F2" w:rsidRDefault="003D1D4C" w:rsidP="002E0CA6">
            <w:pPr>
              <w:jc w:val="center"/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77858708" w14:textId="77777777" w:rsidTr="000056C3">
        <w:trPr>
          <w:trHeight w:hRule="exact" w:val="1382"/>
        </w:trPr>
        <w:tc>
          <w:tcPr>
            <w:tcW w:w="4949" w:type="dxa"/>
            <w:gridSpan w:val="5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778586F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 og stilling</w:t>
            </w:r>
          </w:p>
          <w:p w14:paraId="778586FD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778586F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78586F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78587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785870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3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7785870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Navn, grad og stilling</w:t>
            </w:r>
          </w:p>
          <w:p w14:paraId="77858703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7785870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785870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785870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785870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</w:tbl>
    <w:p w14:paraId="77858709" w14:textId="77777777" w:rsidR="003D1D4C" w:rsidRPr="003152F2" w:rsidRDefault="003D1D4C" w:rsidP="003D1D4C">
      <w:pPr>
        <w:rPr>
          <w:rFonts w:ascii="Myriad Pro" w:hAnsi="Myriad Pro"/>
        </w:rPr>
      </w:pPr>
    </w:p>
    <w:p w14:paraId="7785870A" w14:textId="77777777" w:rsidR="002E0CA6" w:rsidRPr="003152F2" w:rsidRDefault="002E0CA6">
      <w:pPr>
        <w:rPr>
          <w:rFonts w:ascii="Myriad Pro" w:hAnsi="Myriad Pro"/>
        </w:rPr>
      </w:pPr>
    </w:p>
    <w:sectPr w:rsidR="002E0CA6" w:rsidRPr="003152F2">
      <w:footerReference w:type="even" r:id="rId10"/>
      <w:footerReference w:type="default" r:id="rId11"/>
      <w:footerReference w:type="first" r:id="rId12"/>
      <w:pgSz w:w="11907" w:h="16840" w:code="9"/>
      <w:pgMar w:top="851" w:right="1134" w:bottom="567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52679" w14:textId="77777777" w:rsidR="00C34469" w:rsidRDefault="00C34469">
      <w:r>
        <w:separator/>
      </w:r>
    </w:p>
  </w:endnote>
  <w:endnote w:type="continuationSeparator" w:id="0">
    <w:p w14:paraId="50311C1B" w14:textId="77777777" w:rsidR="00C34469" w:rsidRDefault="00C34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Bold">
    <w:charset w:val="00"/>
    <w:family w:val="auto"/>
    <w:pitch w:val="variable"/>
    <w:sig w:usb0="A0000027" w:usb1="00000040" w:usb2="00000000" w:usb3="00000000" w:csb0="0000011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4F585" w14:textId="613CC57B" w:rsidR="006359E9" w:rsidRDefault="006359E9">
    <w:pPr>
      <w:pStyle w:val="Bunntekst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7370F2C5" wp14:editId="4D9221B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981325" cy="342900"/>
              <wp:effectExtent l="0" t="0" r="9525" b="0"/>
              <wp:wrapNone/>
              <wp:docPr id="1463565394" name="Tekstboks 2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813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3C9F6C" w14:textId="72BCBC56" w:rsidR="006359E9" w:rsidRPr="006359E9" w:rsidRDefault="006359E9" w:rsidP="006359E9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</w:rPr>
                          </w:pPr>
                          <w:r w:rsidRPr="006359E9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70F2C5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KAN OFFENTLIGGJØRES iht. Sikkerhetsdirektivet pkt. 4.2" style="position:absolute;margin-left:0;margin-top:0;width:234.75pt;height:27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2A3C9F6C" w14:textId="72BCBC56" w:rsidR="006359E9" w:rsidRPr="006359E9" w:rsidRDefault="006359E9" w:rsidP="006359E9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</w:rPr>
                    </w:pPr>
                    <w:r w:rsidRPr="006359E9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58711" w14:textId="765B4563" w:rsidR="0097050E" w:rsidRPr="003152F2" w:rsidRDefault="006359E9">
    <w:pPr>
      <w:pStyle w:val="Bunntekst"/>
      <w:rPr>
        <w:rFonts w:ascii="Myriad Pro" w:hAnsi="Myriad Pro"/>
        <w:b w:val="0"/>
        <w:sz w:val="20"/>
      </w:rPr>
    </w:pPr>
    <w:r>
      <w:rPr>
        <w:rFonts w:ascii="Myriad Pro" w:hAnsi="Myriad Pro"/>
        <w:b w:val="0"/>
        <w:sz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681E3DF" wp14:editId="08A9E34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981325" cy="342900"/>
              <wp:effectExtent l="0" t="0" r="9525" b="0"/>
              <wp:wrapNone/>
              <wp:docPr id="727800932" name="Tekstboks 3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813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E9F868" w14:textId="36EBA1C5" w:rsidR="006359E9" w:rsidRPr="006359E9" w:rsidRDefault="006359E9" w:rsidP="006359E9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</w:rPr>
                          </w:pPr>
                          <w:r w:rsidRPr="006359E9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81E3DF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KAN OFFENTLIGGJØRES iht. Sikkerhetsdirektivet pkt. 4.2" style="position:absolute;margin-left:0;margin-top:0;width:234.75pt;height:27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7CE9F868" w14:textId="36EBA1C5" w:rsidR="006359E9" w:rsidRPr="006359E9" w:rsidRDefault="006359E9" w:rsidP="006359E9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</w:rPr>
                    </w:pPr>
                    <w:r w:rsidRPr="006359E9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C4401" w:rsidRPr="003152F2">
      <w:rPr>
        <w:rFonts w:ascii="Myriad Pro" w:hAnsi="Myriad Pro"/>
        <w:b w:val="0"/>
        <w:sz w:val="20"/>
      </w:rPr>
      <w:t>Januar 201</w:t>
    </w:r>
    <w:r w:rsidR="00224CC1">
      <w:rPr>
        <w:rFonts w:ascii="Myriad Pro" w:hAnsi="Myriad Pro"/>
        <w:b w:val="0"/>
        <w:sz w:val="20"/>
      </w:rPr>
      <w:t>6</w:t>
    </w:r>
    <w:r w:rsidR="0097050E" w:rsidRPr="003152F2">
      <w:rPr>
        <w:rFonts w:ascii="Myriad Pro" w:hAnsi="Myriad Pro"/>
        <w:b w:val="0"/>
        <w:sz w:val="20"/>
      </w:rPr>
      <w:tab/>
    </w:r>
    <w:r w:rsidR="0097050E" w:rsidRPr="003152F2">
      <w:rPr>
        <w:rFonts w:ascii="Myriad Pro" w:hAnsi="Myriad Pro"/>
        <w:b w:val="0"/>
        <w:sz w:val="20"/>
      </w:rPr>
      <w:tab/>
    </w:r>
    <w:r w:rsidR="0097050E" w:rsidRPr="003152F2">
      <w:rPr>
        <w:rFonts w:ascii="Myriad Pro" w:hAnsi="Myriad Pro"/>
        <w:b w:val="0"/>
        <w:sz w:val="20"/>
      </w:rPr>
      <w:tab/>
    </w:r>
    <w:r w:rsidR="0097050E" w:rsidRPr="003152F2">
      <w:rPr>
        <w:rFonts w:ascii="Myriad Pro" w:hAnsi="Myriad Pro"/>
        <w:b w:val="0"/>
        <w:sz w:val="20"/>
      </w:rPr>
      <w:tab/>
    </w:r>
    <w:r w:rsidR="0097050E" w:rsidRPr="003152F2">
      <w:rPr>
        <w:rFonts w:ascii="Myriad Pro" w:hAnsi="Myriad Pro"/>
        <w:b w:val="0"/>
        <w:sz w:val="20"/>
      </w:rPr>
      <w:tab/>
    </w:r>
    <w:r w:rsidR="0097050E" w:rsidRPr="003152F2">
      <w:rPr>
        <w:rFonts w:ascii="Myriad Pro" w:hAnsi="Myriad Pro"/>
        <w:b w:val="0"/>
        <w:sz w:val="20"/>
      </w:rPr>
      <w:tab/>
    </w:r>
    <w:r w:rsidR="0097050E" w:rsidRPr="003152F2">
      <w:rPr>
        <w:rFonts w:ascii="Myriad Pro" w:hAnsi="Myriad Pro"/>
        <w:b w:val="0"/>
        <w:sz w:val="20"/>
      </w:rPr>
      <w:tab/>
    </w:r>
    <w:r w:rsidR="0097050E" w:rsidRPr="003152F2">
      <w:rPr>
        <w:rFonts w:ascii="Myriad Pro" w:hAnsi="Myriad Pro"/>
        <w:b w:val="0"/>
        <w:sz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484C1" w14:textId="70640C4D" w:rsidR="006359E9" w:rsidRDefault="006359E9">
    <w:pPr>
      <w:pStyle w:val="Bunntekst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4938E61A" wp14:editId="1483848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981325" cy="342900"/>
              <wp:effectExtent l="0" t="0" r="9525" b="0"/>
              <wp:wrapNone/>
              <wp:docPr id="1374490489" name="Tekstboks 1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813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74660E" w14:textId="607C1D79" w:rsidR="006359E9" w:rsidRPr="006359E9" w:rsidRDefault="006359E9" w:rsidP="006359E9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</w:rPr>
                          </w:pPr>
                          <w:r w:rsidRPr="006359E9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38E61A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KAN OFFENTLIGGJØRES iht. Sikkerhetsdirektivet pkt. 4.2" style="position:absolute;margin-left:0;margin-top:0;width:234.75pt;height:27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" filled="f" stroked="f">
              <v:fill o:detectmouseclick="t"/>
              <v:textbox style="mso-fit-shape-to-text:t" inset="0,0,0,15pt">
                <w:txbxContent>
                  <w:p w14:paraId="6474660E" w14:textId="607C1D79" w:rsidR="006359E9" w:rsidRPr="006359E9" w:rsidRDefault="006359E9" w:rsidP="006359E9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</w:rPr>
                    </w:pPr>
                    <w:r w:rsidRPr="006359E9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04847" w14:textId="77777777" w:rsidR="00C34469" w:rsidRDefault="00C34469">
      <w:r>
        <w:separator/>
      </w:r>
    </w:p>
  </w:footnote>
  <w:footnote w:type="continuationSeparator" w:id="0">
    <w:p w14:paraId="45CE732B" w14:textId="77777777" w:rsidR="00C34469" w:rsidRDefault="00C344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106"/>
    <w:rsid w:val="000056C3"/>
    <w:rsid w:val="0001132D"/>
    <w:rsid w:val="0007212A"/>
    <w:rsid w:val="000E0AB7"/>
    <w:rsid w:val="001C1E3D"/>
    <w:rsid w:val="001C48D9"/>
    <w:rsid w:val="001C6DD7"/>
    <w:rsid w:val="00224CC1"/>
    <w:rsid w:val="002B519D"/>
    <w:rsid w:val="002E0CA6"/>
    <w:rsid w:val="002F4E71"/>
    <w:rsid w:val="00304662"/>
    <w:rsid w:val="003103EC"/>
    <w:rsid w:val="003152F2"/>
    <w:rsid w:val="00387A2B"/>
    <w:rsid w:val="003B00E4"/>
    <w:rsid w:val="003B76A6"/>
    <w:rsid w:val="003C40AD"/>
    <w:rsid w:val="003D1D4C"/>
    <w:rsid w:val="004309F7"/>
    <w:rsid w:val="004A683A"/>
    <w:rsid w:val="005651AC"/>
    <w:rsid w:val="006177F2"/>
    <w:rsid w:val="006359E9"/>
    <w:rsid w:val="00657B4F"/>
    <w:rsid w:val="007A2106"/>
    <w:rsid w:val="007B04E0"/>
    <w:rsid w:val="007B7F39"/>
    <w:rsid w:val="008B32EE"/>
    <w:rsid w:val="00900DF9"/>
    <w:rsid w:val="0097050E"/>
    <w:rsid w:val="00A85DBE"/>
    <w:rsid w:val="00B60BD9"/>
    <w:rsid w:val="00B73DA9"/>
    <w:rsid w:val="00B96186"/>
    <w:rsid w:val="00BB1D2F"/>
    <w:rsid w:val="00BC0B3C"/>
    <w:rsid w:val="00BC4401"/>
    <w:rsid w:val="00C04D07"/>
    <w:rsid w:val="00C34469"/>
    <w:rsid w:val="00C739DC"/>
    <w:rsid w:val="00CD1B74"/>
    <w:rsid w:val="00CD771D"/>
    <w:rsid w:val="00DA69D4"/>
    <w:rsid w:val="00DC467C"/>
    <w:rsid w:val="00DC53BA"/>
    <w:rsid w:val="00E12E2D"/>
    <w:rsid w:val="00E92D77"/>
    <w:rsid w:val="00F8278F"/>
    <w:rsid w:val="00FE67E8"/>
    <w:rsid w:val="267F8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858698"/>
  <w15:docId w15:val="{0483A455-D382-40D5-A193-A78525C14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056C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0056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9%20for%20Blanketter%20ARF%20norsk%20og%20engelsk.zip\Blankett%205101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b20909-523b-40c0-813b-2a6937f3ee51" xsi:nil="true"/>
    <Ansvarlig xmlns="6db848e7-6a96-419e-9409-18fc67f4ce22">
      <UserInfo>
        <DisplayName/>
        <AccountId xsi:nil="true"/>
        <AccountType/>
      </UserInfo>
    </Ansvarlig>
    <lcf76f155ced4ddcb4097134ff3c332f xmlns="6db848e7-6a96-419e-9409-18fc67f4ce22">
      <Terms xmlns="http://schemas.microsoft.com/office/infopath/2007/PartnerControls"/>
    </lcf76f155ced4ddcb4097134ff3c332f>
    <Anskaffelsesansvarlig xmlns="6db848e7-6a96-419e-9409-18fc67f4ce22">
      <UserInfo>
        <DisplayName/>
        <AccountId xsi:nil="true"/>
        <AccountType/>
      </UserInfo>
    </Anskaffelsesansvarlig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305074BEE2ED74EB344945971F19C1C" ma:contentTypeVersion="16" ma:contentTypeDescription="Opprett et nytt dokument." ma:contentTypeScope="" ma:versionID="336bea48b54b7b4564e0cbe736274571">
  <xsd:schema xmlns:xsd="http://www.w3.org/2001/XMLSchema" xmlns:xs="http://www.w3.org/2001/XMLSchema" xmlns:p="http://schemas.microsoft.com/office/2006/metadata/properties" xmlns:ns2="6db848e7-6a96-419e-9409-18fc67f4ce22" xmlns:ns3="4cb20909-523b-40c0-813b-2a6937f3ee51" targetNamespace="http://schemas.microsoft.com/office/2006/metadata/properties" ma:root="true" ma:fieldsID="fe2f235ec603ac73db8502a95805e212" ns2:_="" ns3:_="">
    <xsd:import namespace="6db848e7-6a96-419e-9409-18fc67f4ce22"/>
    <xsd:import namespace="4cb20909-523b-40c0-813b-2a6937f3e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Ansvarlig" minOccurs="0"/>
                <xsd:element ref="ns2:MediaLengthInSeconds" minOccurs="0"/>
                <xsd:element ref="ns2:Anskaffelsesansvarli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848e7-6a96-419e-9409-18fc67f4ce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nsvarlig" ma:index="21" nillable="true" ma:displayName="Ansvarlig" ma:format="Dropdown" ma:list="UserInfo" ma:SharePointGroup="0" ma:internalName="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Anskaffelsesansvarlig" ma:index="23" nillable="true" ma:displayName="Anskaffelsesansvarlig" ma:format="Dropdown" ma:list="UserInfo" ma:SharePointGroup="0" ma:internalName="Anskaffelses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b20909-523b-40c0-813b-2a6937f3ee5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7dfa70d4-0a33-4b2c-97fe-82bfea49e090}" ma:internalName="TaxCatchAll" ma:showField="CatchAllData" ma:web="4cb20909-523b-40c0-813b-2a6937f3ee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A9E752-2854-4AD0-B5C8-9971587628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4C3E47-051B-4E52-B8DF-A0A560EB2DC4}">
  <ds:schemaRefs>
    <ds:schemaRef ds:uri="http://schemas.microsoft.com/office/2006/metadata/properties"/>
    <ds:schemaRef ds:uri="http://schemas.microsoft.com/office/infopath/2007/PartnerControls"/>
    <ds:schemaRef ds:uri="4cb20909-523b-40c0-813b-2a6937f3ee51"/>
    <ds:schemaRef ds:uri="6db848e7-6a96-419e-9409-18fc67f4ce22"/>
  </ds:schemaRefs>
</ds:datastoreItem>
</file>

<file path=customXml/itemProps3.xml><?xml version="1.0" encoding="utf-8"?>
<ds:datastoreItem xmlns:ds="http://schemas.openxmlformats.org/officeDocument/2006/customXml" ds:itemID="{EFF7E686-B102-49B8-8EA2-117E8031D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848e7-6a96-419e-9409-18fc67f4ce22"/>
    <ds:schemaRef ds:uri="4cb20909-523b-40c0-813b-2a6937f3e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Blankett%205101.dot</Template>
  <TotalTime>0</TotalTime>
  <Pages>1</Pages>
  <Words>228</Words>
  <Characters>1210</Characters>
  <Application>Microsoft Office Word</Application>
  <DocSecurity>0</DocSecurity>
  <Lines>10</Lines>
  <Paragraphs>2</Paragraphs>
  <ScaleCrop>false</ScaleCrop>
  <Company>Forsvaret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 forside</dc:title>
  <dc:creator>RuneHoksrød</dc:creator>
  <cp:lastModifiedBy>Marie Skrefsrud</cp:lastModifiedBy>
  <cp:revision>12</cp:revision>
  <cp:lastPrinted>2014-03-25T08:31:00Z</cp:lastPrinted>
  <dcterms:created xsi:type="dcterms:W3CDTF">2026-07-01T12:32:00Z</dcterms:created>
  <dcterms:modified xsi:type="dcterms:W3CDTF">2026-07-01T12:32:00Z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0x010100E305074BEE2ED74EB344945971F19C1C</vt:lpwstr>
  </property>
  <property fmtid="{D5CDD505-2E9C-101B-9397-08002B2CF9AE}" pid="3" name="Dokumenttype">
    <vt:lpwstr>68;#Mal|1530cd0e-8610-4599-8976-a9470d5a661b</vt:lpwstr>
  </property>
  <property fmtid="{D5CDD505-2E9C-101B-9397-08002B2CF9AE}" pid="4" name="Order">
    <vt:r8>243000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31;#FMA Dokumentbibliotek|26ae6d7d-25b9-46fc-b499-982780aac453</vt:lpwstr>
  </property>
  <property fmtid="{D5CDD505-2E9C-101B-9397-08002B2CF9AE}" pid="7" name="Relasjoner Org/Prosess">
    <vt:lpwstr/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  <property fmtid="{D5CDD505-2E9C-101B-9397-08002B2CF9AE}" pid="13" name="URL">
    <vt:lpwstr/>
  </property>
  <property fmtid="{D5CDD505-2E9C-101B-9397-08002B2CF9AE}" pid="14" name="xd_Signature">
    <vt:bool>false</vt:bool>
  </property>
  <property fmtid="{D5CDD505-2E9C-101B-9397-08002B2CF9AE}" pid="15" name="xd_ProgID">
    <vt:lpwstr/>
  </property>
  <property fmtid="{D5CDD505-2E9C-101B-9397-08002B2CF9AE}" pid="16" name="Forvaltes av">
    <vt:lpwstr/>
  </property>
  <property fmtid="{D5CDD505-2E9C-101B-9397-08002B2CF9AE}" pid="17" name="TemplateUrl">
    <vt:lpwstr/>
  </property>
  <property fmtid="{D5CDD505-2E9C-101B-9397-08002B2CF9AE}" pid="18" name="Prosess vs Kap/Avd">
    <vt:lpwstr/>
  </property>
  <property fmtid="{D5CDD505-2E9C-101B-9397-08002B2CF9AE}" pid="19" name="ClassificationContentMarkingFooterShapeIds">
    <vt:lpwstr>51ed0f79,573c3c52,2b615c64</vt:lpwstr>
  </property>
  <property fmtid="{D5CDD505-2E9C-101B-9397-08002B2CF9AE}" pid="20" name="ClassificationContentMarkingFooterFontProps">
    <vt:lpwstr>#008000,10,Aptos</vt:lpwstr>
  </property>
  <property fmtid="{D5CDD505-2E9C-101B-9397-08002B2CF9AE}" pid="21" name="ClassificationContentMarkingFooterText">
    <vt:lpwstr>KAN OFFENTLIGGJØRES iht. Sikkerhetsdirektivet pkt. 4.2</vt:lpwstr>
  </property>
  <property fmtid="{D5CDD505-2E9C-101B-9397-08002B2CF9AE}" pid="22" name="MSIP_Label_b26493ad-82e9-437e-b52a-b6ed2cb6c939_Enabled">
    <vt:lpwstr>true</vt:lpwstr>
  </property>
  <property fmtid="{D5CDD505-2E9C-101B-9397-08002B2CF9AE}" pid="23" name="MSIP_Label_b26493ad-82e9-437e-b52a-b6ed2cb6c939_SetDate">
    <vt:lpwstr>2026-07-01T12:32:53Z</vt:lpwstr>
  </property>
  <property fmtid="{D5CDD505-2E9C-101B-9397-08002B2CF9AE}" pid="24" name="MSIP_Label_b26493ad-82e9-437e-b52a-b6ed2cb6c939_Method">
    <vt:lpwstr>Privileged</vt:lpwstr>
  </property>
  <property fmtid="{D5CDD505-2E9C-101B-9397-08002B2CF9AE}" pid="25" name="MSIP_Label_b26493ad-82e9-437e-b52a-b6ed2cb6c939_Name">
    <vt:lpwstr>Kan offentliggjøres​</vt:lpwstr>
  </property>
  <property fmtid="{D5CDD505-2E9C-101B-9397-08002B2CF9AE}" pid="26" name="MSIP_Label_b26493ad-82e9-437e-b52a-b6ed2cb6c939_SiteId">
    <vt:lpwstr>1e0e6195-b5ec-427a-9cc1-db95904592f9</vt:lpwstr>
  </property>
  <property fmtid="{D5CDD505-2E9C-101B-9397-08002B2CF9AE}" pid="27" name="MSIP_Label_b26493ad-82e9-437e-b52a-b6ed2cb6c939_ActionId">
    <vt:lpwstr>a41f2cb7-b24d-459d-a592-3480508ba665</vt:lpwstr>
  </property>
  <property fmtid="{D5CDD505-2E9C-101B-9397-08002B2CF9AE}" pid="28" name="MSIP_Label_b26493ad-82e9-437e-b52a-b6ed2cb6c939_ContentBits">
    <vt:lpwstr>2</vt:lpwstr>
  </property>
  <property fmtid="{D5CDD505-2E9C-101B-9397-08002B2CF9AE}" pid="29" name="MSIP_Label_b26493ad-82e9-437e-b52a-b6ed2cb6c939_Tag">
    <vt:lpwstr>10, 0, 1, 2</vt:lpwstr>
  </property>
  <property fmtid="{D5CDD505-2E9C-101B-9397-08002B2CF9AE}" pid="30" name="MediaServiceImageTags">
    <vt:lpwstr/>
  </property>
</Properties>
</file>